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A7E948D" w14:textId="77777777" w:rsidR="00444E53" w:rsidRDefault="00444E53" w:rsidP="00033DC3">
      <w:pPr>
        <w:jc w:val="center"/>
      </w:pPr>
    </w:p>
    <w:p w14:paraId="7515BACA" w14:textId="77777777" w:rsidR="00444E53" w:rsidRPr="00033DC3" w:rsidRDefault="00033DC3" w:rsidP="00455AAE">
      <w:pPr>
        <w:jc w:val="center"/>
        <w:rPr>
          <w:rFonts w:ascii="Comic Sans MS" w:hAnsi="Comic Sans MS"/>
          <w:b/>
          <w:bCs/>
          <w:sz w:val="32"/>
          <w:szCs w:val="32"/>
          <w:u w:val="single"/>
        </w:rPr>
      </w:pPr>
      <w:r w:rsidRPr="00033DC3">
        <w:rPr>
          <w:rFonts w:ascii="Comic Sans MS" w:hAnsi="Comic Sans MS"/>
          <w:b/>
          <w:bCs/>
          <w:sz w:val="32"/>
          <w:szCs w:val="32"/>
          <w:u w:val="single"/>
        </w:rPr>
        <w:t xml:space="preserve">My </w:t>
      </w:r>
      <w:proofErr w:type="gramStart"/>
      <w:r w:rsidRPr="00033DC3">
        <w:rPr>
          <w:rFonts w:ascii="Comic Sans MS" w:hAnsi="Comic Sans MS"/>
          <w:b/>
          <w:bCs/>
          <w:sz w:val="32"/>
          <w:szCs w:val="32"/>
          <w:u w:val="single"/>
        </w:rPr>
        <w:t>Team</w:t>
      </w:r>
      <w:r>
        <w:rPr>
          <w:rFonts w:ascii="Comic Sans MS" w:hAnsi="Comic Sans MS"/>
          <w:b/>
          <w:bCs/>
          <w:sz w:val="32"/>
          <w:szCs w:val="32"/>
          <w:u w:val="single"/>
        </w:rPr>
        <w:t>:_</w:t>
      </w:r>
      <w:proofErr w:type="gramEnd"/>
      <w:r>
        <w:rPr>
          <w:rFonts w:ascii="Comic Sans MS" w:hAnsi="Comic Sans MS"/>
          <w:b/>
          <w:bCs/>
          <w:sz w:val="32"/>
          <w:szCs w:val="32"/>
          <w:u w:val="single"/>
        </w:rPr>
        <w:t>___________</w:t>
      </w:r>
    </w:p>
    <w:p w14:paraId="5DABC1DB" w14:textId="77777777" w:rsidR="00033DC3" w:rsidRDefault="00033DC3" w:rsidP="00455AAE">
      <w:pPr>
        <w:jc w:val="center"/>
        <w:rPr>
          <w:b/>
          <w:bCs/>
          <w:sz w:val="32"/>
          <w:szCs w:val="32"/>
          <w:u w:val="single"/>
        </w:rPr>
      </w:pPr>
      <w:r>
        <w:rPr>
          <w:b/>
          <w:bCs/>
          <w:noProof/>
          <w:sz w:val="32"/>
          <w:szCs w:val="32"/>
          <w:u w:val="single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3CD6131" wp14:editId="49165D8E">
                <wp:simplePos x="0" y="0"/>
                <wp:positionH relativeFrom="column">
                  <wp:posOffset>-571500</wp:posOffset>
                </wp:positionH>
                <wp:positionV relativeFrom="paragraph">
                  <wp:posOffset>294445</wp:posOffset>
                </wp:positionV>
                <wp:extent cx="6954715" cy="4765430"/>
                <wp:effectExtent l="0" t="0" r="17780" b="10160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54715" cy="476543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5A09AD7" id="Rectangle 1" o:spid="_x0000_s1026" style="position:absolute;margin-left:-45pt;margin-top:23.2pt;width:547.6pt;height:375.2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" fillcolor="white [3212]" strokecolor="#1f3763 [1604]" strokeweight="1pt"/>
            </w:pict>
          </mc:Fallback>
        </mc:AlternateContent>
      </w:r>
    </w:p>
    <w:p w14:paraId="2138CCBF" w14:textId="77777777" w:rsidR="00033DC3" w:rsidRDefault="00033DC3" w:rsidP="00455AAE">
      <w:pPr>
        <w:jc w:val="center"/>
        <w:rPr>
          <w:b/>
          <w:bCs/>
          <w:sz w:val="32"/>
          <w:szCs w:val="32"/>
          <w:u w:val="single"/>
        </w:rPr>
      </w:pPr>
      <w:r>
        <w:rPr>
          <w:b/>
          <w:bCs/>
          <w:noProof/>
          <w:sz w:val="32"/>
          <w:szCs w:val="32"/>
          <w:u w:val="single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3FD4551" wp14:editId="4658ECD9">
                <wp:simplePos x="0" y="0"/>
                <wp:positionH relativeFrom="column">
                  <wp:posOffset>6567854</wp:posOffset>
                </wp:positionH>
                <wp:positionV relativeFrom="paragraph">
                  <wp:posOffset>104726</wp:posOffset>
                </wp:positionV>
                <wp:extent cx="2954215" cy="3490546"/>
                <wp:effectExtent l="0" t="0" r="5080" b="254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54215" cy="3490546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E8A92B0" w14:textId="77777777" w:rsidR="00033DC3" w:rsidRPr="00033DC3" w:rsidRDefault="00033DC3">
                            <w:pPr>
                              <w:pBdr>
                                <w:bottom w:val="single" w:sz="12" w:space="1" w:color="auto"/>
                              </w:pBdr>
                              <w:rPr>
                                <w:rFonts w:ascii="Comic Sans MS" w:hAnsi="Comic Sans MS"/>
                              </w:rPr>
                            </w:pPr>
                            <w:r w:rsidRPr="00033DC3">
                              <w:rPr>
                                <w:rFonts w:ascii="Comic Sans MS" w:hAnsi="Comic Sans MS"/>
                              </w:rPr>
                              <w:t>Who is on my team?</w:t>
                            </w:r>
                          </w:p>
                          <w:p w14:paraId="552A61D2" w14:textId="77777777" w:rsidR="00033DC3" w:rsidRPr="00033DC3" w:rsidRDefault="00033DC3">
                            <w:pPr>
                              <w:pBdr>
                                <w:bottom w:val="single" w:sz="12" w:space="1" w:color="auto"/>
                              </w:pBdr>
                              <w:rPr>
                                <w:rFonts w:ascii="Comic Sans MS" w:hAnsi="Comic Sans MS"/>
                              </w:rPr>
                            </w:pPr>
                          </w:p>
                          <w:p w14:paraId="55F7A71B" w14:textId="77777777" w:rsidR="00033DC3" w:rsidRPr="00033DC3" w:rsidRDefault="00033DC3">
                            <w:pPr>
                              <w:pBdr>
                                <w:bottom w:val="single" w:sz="12" w:space="1" w:color="auto"/>
                              </w:pBdr>
                              <w:rPr>
                                <w:rFonts w:ascii="Comic Sans MS" w:hAnsi="Comic Sans MS"/>
                              </w:rPr>
                            </w:pPr>
                          </w:p>
                          <w:p w14:paraId="18D28D47" w14:textId="77777777" w:rsidR="00033DC3" w:rsidRPr="00033DC3" w:rsidRDefault="00033DC3">
                            <w:pPr>
                              <w:rPr>
                                <w:rFonts w:ascii="Comic Sans MS" w:hAnsi="Comic Sans MS"/>
                              </w:rPr>
                            </w:pPr>
                          </w:p>
                          <w:p w14:paraId="6082A7CB" w14:textId="77777777" w:rsidR="00033DC3" w:rsidRPr="00033DC3" w:rsidRDefault="00033DC3">
                            <w:pPr>
                              <w:rPr>
                                <w:rFonts w:ascii="Comic Sans MS" w:hAnsi="Comic Sans MS"/>
                              </w:rPr>
                            </w:pPr>
                          </w:p>
                          <w:p w14:paraId="0F6C1022" w14:textId="77777777" w:rsidR="00033DC3" w:rsidRPr="00033DC3" w:rsidRDefault="00033DC3">
                            <w:pPr>
                              <w:pBdr>
                                <w:top w:val="single" w:sz="12" w:space="1" w:color="auto"/>
                                <w:bottom w:val="single" w:sz="12" w:space="1" w:color="auto"/>
                              </w:pBdr>
                              <w:rPr>
                                <w:rFonts w:ascii="Comic Sans MS" w:hAnsi="Comic Sans MS"/>
                              </w:rPr>
                            </w:pPr>
                          </w:p>
                          <w:p w14:paraId="3FB3A5B8" w14:textId="77777777" w:rsidR="00033DC3" w:rsidRPr="00033DC3" w:rsidRDefault="00033DC3">
                            <w:pPr>
                              <w:pBdr>
                                <w:top w:val="single" w:sz="12" w:space="1" w:color="auto"/>
                                <w:bottom w:val="single" w:sz="12" w:space="1" w:color="auto"/>
                              </w:pBdr>
                              <w:rPr>
                                <w:rFonts w:ascii="Comic Sans MS" w:hAnsi="Comic Sans MS"/>
                              </w:rPr>
                            </w:pPr>
                          </w:p>
                          <w:p w14:paraId="69E9549D" w14:textId="77777777" w:rsidR="00033DC3" w:rsidRPr="00033DC3" w:rsidRDefault="00033DC3">
                            <w:pPr>
                              <w:rPr>
                                <w:rFonts w:ascii="Comic Sans MS" w:hAnsi="Comic Sans MS"/>
                              </w:rPr>
                            </w:pPr>
                          </w:p>
                          <w:p w14:paraId="376003E5" w14:textId="77777777" w:rsidR="00033DC3" w:rsidRPr="00033DC3" w:rsidRDefault="00033DC3">
                            <w:pPr>
                              <w:rPr>
                                <w:rFonts w:ascii="Comic Sans MS" w:hAnsi="Comic Sans MS"/>
                              </w:rPr>
                            </w:pPr>
                          </w:p>
                          <w:p w14:paraId="79824181" w14:textId="77777777" w:rsidR="00033DC3" w:rsidRPr="00033DC3" w:rsidRDefault="00033DC3">
                            <w:pPr>
                              <w:rPr>
                                <w:rFonts w:ascii="Comic Sans MS" w:hAnsi="Comic Sans MS"/>
                              </w:rPr>
                            </w:pPr>
                            <w:r w:rsidRPr="00033DC3">
                              <w:rPr>
                                <w:rFonts w:ascii="Comic Sans MS" w:hAnsi="Comic Sans MS"/>
                              </w:rPr>
                              <w:t>Why are they special to me?</w:t>
                            </w:r>
                          </w:p>
                          <w:p w14:paraId="1517DF7C" w14:textId="77777777" w:rsidR="00033DC3" w:rsidRDefault="00033DC3"/>
                          <w:p w14:paraId="4FE567FF" w14:textId="77777777" w:rsidR="00033DC3" w:rsidRDefault="00033DC3" w:rsidP="00033DC3">
                            <w:pPr>
                              <w:pBdr>
                                <w:bottom w:val="single" w:sz="12" w:space="1" w:color="auto"/>
                              </w:pBdr>
                            </w:pPr>
                          </w:p>
                          <w:p w14:paraId="2ED37436" w14:textId="77777777" w:rsidR="00033DC3" w:rsidRDefault="00033DC3" w:rsidP="00033DC3"/>
                          <w:p w14:paraId="011DF58A" w14:textId="77777777" w:rsidR="00033DC3" w:rsidRDefault="00033DC3" w:rsidP="00033DC3"/>
                          <w:p w14:paraId="75617244" w14:textId="77777777" w:rsidR="00033DC3" w:rsidRDefault="00033DC3" w:rsidP="00033DC3">
                            <w:pPr>
                              <w:pBdr>
                                <w:top w:val="single" w:sz="12" w:space="1" w:color="auto"/>
                                <w:bottom w:val="single" w:sz="12" w:space="1" w:color="auto"/>
                              </w:pBdr>
                            </w:pPr>
                          </w:p>
                          <w:p w14:paraId="36699151" w14:textId="77777777" w:rsidR="00033DC3" w:rsidRDefault="00033DC3" w:rsidP="00033DC3">
                            <w:pPr>
                              <w:pBdr>
                                <w:top w:val="single" w:sz="12" w:space="1" w:color="auto"/>
                                <w:bottom w:val="single" w:sz="12" w:space="1" w:color="auto"/>
                              </w:pBdr>
                            </w:pPr>
                          </w:p>
                          <w:p w14:paraId="0AF8A420" w14:textId="77777777" w:rsidR="00033DC3" w:rsidRDefault="00033DC3" w:rsidP="00033DC3"/>
                          <w:p w14:paraId="7FBD0EFA" w14:textId="77777777" w:rsidR="00033DC3" w:rsidRDefault="00033DC3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3FD4551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517.15pt;margin-top:8.25pt;width:232.6pt;height:274.85pt;z-index:2516602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" fillcolor="white [3201]" stroked="f" strokeweight=".5pt">
                <v:textbox>
                  <w:txbxContent>
                    <w:p w14:paraId="6E8A92B0" w14:textId="77777777" w:rsidR="00033DC3" w:rsidRPr="00033DC3" w:rsidRDefault="00033DC3">
                      <w:pPr>
                        <w:pBdr>
                          <w:bottom w:val="single" w:sz="12" w:space="1" w:color="auto"/>
                        </w:pBdr>
                        <w:rPr>
                          <w:rFonts w:ascii="Comic Sans MS" w:hAnsi="Comic Sans MS"/>
                        </w:rPr>
                      </w:pPr>
                      <w:r w:rsidRPr="00033DC3">
                        <w:rPr>
                          <w:rFonts w:ascii="Comic Sans MS" w:hAnsi="Comic Sans MS"/>
                        </w:rPr>
                        <w:t>Who is on my team?</w:t>
                      </w:r>
                    </w:p>
                    <w:p w14:paraId="552A61D2" w14:textId="77777777" w:rsidR="00033DC3" w:rsidRPr="00033DC3" w:rsidRDefault="00033DC3">
                      <w:pPr>
                        <w:pBdr>
                          <w:bottom w:val="single" w:sz="12" w:space="1" w:color="auto"/>
                        </w:pBdr>
                        <w:rPr>
                          <w:rFonts w:ascii="Comic Sans MS" w:hAnsi="Comic Sans MS"/>
                        </w:rPr>
                      </w:pPr>
                    </w:p>
                    <w:p w14:paraId="55F7A71B" w14:textId="77777777" w:rsidR="00033DC3" w:rsidRPr="00033DC3" w:rsidRDefault="00033DC3">
                      <w:pPr>
                        <w:pBdr>
                          <w:bottom w:val="single" w:sz="12" w:space="1" w:color="auto"/>
                        </w:pBdr>
                        <w:rPr>
                          <w:rFonts w:ascii="Comic Sans MS" w:hAnsi="Comic Sans MS"/>
                        </w:rPr>
                      </w:pPr>
                    </w:p>
                    <w:p w14:paraId="18D28D47" w14:textId="77777777" w:rsidR="00033DC3" w:rsidRPr="00033DC3" w:rsidRDefault="00033DC3">
                      <w:pPr>
                        <w:rPr>
                          <w:rFonts w:ascii="Comic Sans MS" w:hAnsi="Comic Sans MS"/>
                        </w:rPr>
                      </w:pPr>
                    </w:p>
                    <w:p w14:paraId="6082A7CB" w14:textId="77777777" w:rsidR="00033DC3" w:rsidRPr="00033DC3" w:rsidRDefault="00033DC3">
                      <w:pPr>
                        <w:rPr>
                          <w:rFonts w:ascii="Comic Sans MS" w:hAnsi="Comic Sans MS"/>
                        </w:rPr>
                      </w:pPr>
                    </w:p>
                    <w:p w14:paraId="0F6C1022" w14:textId="77777777" w:rsidR="00033DC3" w:rsidRPr="00033DC3" w:rsidRDefault="00033DC3">
                      <w:pPr>
                        <w:pBdr>
                          <w:top w:val="single" w:sz="12" w:space="1" w:color="auto"/>
                          <w:bottom w:val="single" w:sz="12" w:space="1" w:color="auto"/>
                        </w:pBdr>
                        <w:rPr>
                          <w:rFonts w:ascii="Comic Sans MS" w:hAnsi="Comic Sans MS"/>
                        </w:rPr>
                      </w:pPr>
                    </w:p>
                    <w:p w14:paraId="3FB3A5B8" w14:textId="77777777" w:rsidR="00033DC3" w:rsidRPr="00033DC3" w:rsidRDefault="00033DC3">
                      <w:pPr>
                        <w:pBdr>
                          <w:top w:val="single" w:sz="12" w:space="1" w:color="auto"/>
                          <w:bottom w:val="single" w:sz="12" w:space="1" w:color="auto"/>
                        </w:pBdr>
                        <w:rPr>
                          <w:rFonts w:ascii="Comic Sans MS" w:hAnsi="Comic Sans MS"/>
                        </w:rPr>
                      </w:pPr>
                    </w:p>
                    <w:p w14:paraId="69E9549D" w14:textId="77777777" w:rsidR="00033DC3" w:rsidRPr="00033DC3" w:rsidRDefault="00033DC3">
                      <w:pPr>
                        <w:rPr>
                          <w:rFonts w:ascii="Comic Sans MS" w:hAnsi="Comic Sans MS"/>
                        </w:rPr>
                      </w:pPr>
                    </w:p>
                    <w:p w14:paraId="376003E5" w14:textId="77777777" w:rsidR="00033DC3" w:rsidRPr="00033DC3" w:rsidRDefault="00033DC3">
                      <w:pPr>
                        <w:rPr>
                          <w:rFonts w:ascii="Comic Sans MS" w:hAnsi="Comic Sans MS"/>
                        </w:rPr>
                      </w:pPr>
                    </w:p>
                    <w:p w14:paraId="79824181" w14:textId="77777777" w:rsidR="00033DC3" w:rsidRPr="00033DC3" w:rsidRDefault="00033DC3">
                      <w:pPr>
                        <w:rPr>
                          <w:rFonts w:ascii="Comic Sans MS" w:hAnsi="Comic Sans MS"/>
                        </w:rPr>
                      </w:pPr>
                      <w:r w:rsidRPr="00033DC3">
                        <w:rPr>
                          <w:rFonts w:ascii="Comic Sans MS" w:hAnsi="Comic Sans MS"/>
                        </w:rPr>
                        <w:t>Why are they special to me?</w:t>
                      </w:r>
                    </w:p>
                    <w:p w14:paraId="1517DF7C" w14:textId="77777777" w:rsidR="00033DC3" w:rsidRDefault="00033DC3"/>
                    <w:p w14:paraId="4FE567FF" w14:textId="77777777" w:rsidR="00033DC3" w:rsidRDefault="00033DC3" w:rsidP="00033DC3">
                      <w:pPr>
                        <w:pBdr>
                          <w:bottom w:val="single" w:sz="12" w:space="1" w:color="auto"/>
                        </w:pBdr>
                      </w:pPr>
                    </w:p>
                    <w:p w14:paraId="2ED37436" w14:textId="77777777" w:rsidR="00033DC3" w:rsidRDefault="00033DC3" w:rsidP="00033DC3"/>
                    <w:p w14:paraId="011DF58A" w14:textId="77777777" w:rsidR="00033DC3" w:rsidRDefault="00033DC3" w:rsidP="00033DC3"/>
                    <w:p w14:paraId="75617244" w14:textId="77777777" w:rsidR="00033DC3" w:rsidRDefault="00033DC3" w:rsidP="00033DC3">
                      <w:pPr>
                        <w:pBdr>
                          <w:top w:val="single" w:sz="12" w:space="1" w:color="auto"/>
                          <w:bottom w:val="single" w:sz="12" w:space="1" w:color="auto"/>
                        </w:pBdr>
                      </w:pPr>
                    </w:p>
                    <w:p w14:paraId="36699151" w14:textId="77777777" w:rsidR="00033DC3" w:rsidRDefault="00033DC3" w:rsidP="00033DC3">
                      <w:pPr>
                        <w:pBdr>
                          <w:top w:val="single" w:sz="12" w:space="1" w:color="auto"/>
                          <w:bottom w:val="single" w:sz="12" w:space="1" w:color="auto"/>
                        </w:pBdr>
                      </w:pPr>
                    </w:p>
                    <w:p w14:paraId="0AF8A420" w14:textId="77777777" w:rsidR="00033DC3" w:rsidRDefault="00033DC3" w:rsidP="00033DC3"/>
                    <w:p w14:paraId="7FBD0EFA" w14:textId="77777777" w:rsidR="00033DC3" w:rsidRDefault="00033DC3"/>
                  </w:txbxContent>
                </v:textbox>
              </v:shape>
            </w:pict>
          </mc:Fallback>
        </mc:AlternateContent>
      </w:r>
    </w:p>
    <w:p w14:paraId="1B137B3A" w14:textId="77777777" w:rsidR="00033DC3" w:rsidRDefault="00033DC3" w:rsidP="00455AAE">
      <w:pPr>
        <w:jc w:val="center"/>
        <w:rPr>
          <w:b/>
          <w:bCs/>
          <w:sz w:val="32"/>
          <w:szCs w:val="32"/>
          <w:u w:val="single"/>
        </w:rPr>
      </w:pPr>
    </w:p>
    <w:p w14:paraId="556B309E" w14:textId="77777777" w:rsidR="00033DC3" w:rsidRPr="00633F32" w:rsidRDefault="00033DC3" w:rsidP="00455AAE">
      <w:pPr>
        <w:jc w:val="center"/>
        <w:rPr>
          <w:b/>
          <w:bCs/>
          <w:sz w:val="32"/>
          <w:szCs w:val="32"/>
          <w:u w:val="single"/>
        </w:rPr>
      </w:pPr>
    </w:p>
    <w:p w14:paraId="0C35015B" w14:textId="77777777" w:rsidR="008A5D39" w:rsidRDefault="008A5D39" w:rsidP="008A5D39">
      <w:pPr>
        <w:jc w:val="center"/>
        <w:rPr>
          <w:b/>
          <w:bCs/>
          <w:sz w:val="40"/>
          <w:szCs w:val="40"/>
          <w:u w:val="single"/>
        </w:rPr>
      </w:pPr>
    </w:p>
    <w:p w14:paraId="6881BF5F" w14:textId="77777777" w:rsidR="008A5D39" w:rsidRPr="009B0413" w:rsidRDefault="00033DC3" w:rsidP="008A5D39">
      <w:pPr>
        <w:jc w:val="center"/>
        <w:rPr>
          <w:b/>
          <w:bCs/>
          <w:sz w:val="36"/>
          <w:szCs w:val="36"/>
          <w:u w:val="single"/>
        </w:rPr>
      </w:pPr>
      <w:r>
        <w:rPr>
          <w:b/>
          <w:bCs/>
          <w:noProof/>
          <w:sz w:val="36"/>
          <w:szCs w:val="36"/>
          <w:u w:val="single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C83120E" wp14:editId="2B587908">
                <wp:simplePos x="0" y="0"/>
                <wp:positionH relativeFrom="column">
                  <wp:posOffset>6620608</wp:posOffset>
                </wp:positionH>
                <wp:positionV relativeFrom="paragraph">
                  <wp:posOffset>2605356</wp:posOffset>
                </wp:positionV>
                <wp:extent cx="2901266" cy="1556239"/>
                <wp:effectExtent l="0" t="0" r="0" b="635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01266" cy="155623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9A7FE60" w14:textId="77777777" w:rsidR="00033DC3" w:rsidRDefault="00033DC3">
                            <w:pPr>
                              <w:rPr>
                                <w:rFonts w:ascii="Comic Sans MS" w:hAnsi="Comic Sans MS"/>
                              </w:rPr>
                            </w:pPr>
                            <w:r>
                              <w:rPr>
                                <w:rFonts w:ascii="Comic Sans MS" w:hAnsi="Comic Sans MS"/>
                              </w:rPr>
                              <w:t>Are you part of any of these clubs?</w:t>
                            </w:r>
                          </w:p>
                          <w:p w14:paraId="4CD68FD3" w14:textId="77777777" w:rsidR="00033DC3" w:rsidRDefault="00033DC3">
                            <w:pPr>
                              <w:rPr>
                                <w:rFonts w:ascii="Comic Sans MS" w:hAnsi="Comic Sans MS"/>
                              </w:rPr>
                            </w:pPr>
                          </w:p>
                          <w:p w14:paraId="5E588185" w14:textId="77777777" w:rsidR="00033DC3" w:rsidRDefault="00033DC3">
                            <w:pPr>
                              <w:rPr>
                                <w:rFonts w:ascii="Comic Sans MS" w:hAnsi="Comic Sans MS"/>
                              </w:rPr>
                            </w:pPr>
                            <w:r>
                              <w:rPr>
                                <w:rFonts w:ascii="Comic Sans MS" w:hAnsi="Comic Sans MS"/>
                              </w:rPr>
                              <w:t>Rainbows       Church        Swimming</w:t>
                            </w:r>
                          </w:p>
                          <w:p w14:paraId="046DAC6D" w14:textId="77777777" w:rsidR="00033DC3" w:rsidRDefault="00033DC3">
                            <w:pPr>
                              <w:rPr>
                                <w:rFonts w:ascii="Comic Sans MS" w:hAnsi="Comic Sans MS"/>
                              </w:rPr>
                            </w:pPr>
                          </w:p>
                          <w:p w14:paraId="7E7C94A8" w14:textId="77777777" w:rsidR="00033DC3" w:rsidRDefault="00033DC3">
                            <w:pPr>
                              <w:rPr>
                                <w:rFonts w:ascii="Comic Sans MS" w:hAnsi="Comic Sans MS"/>
                              </w:rPr>
                            </w:pPr>
                            <w:r>
                              <w:rPr>
                                <w:rFonts w:ascii="Comic Sans MS" w:hAnsi="Comic Sans MS"/>
                              </w:rPr>
                              <w:t>Dance          Football         Cubs</w:t>
                            </w:r>
                          </w:p>
                          <w:p w14:paraId="0C5FE0AE" w14:textId="77777777" w:rsidR="00033DC3" w:rsidRDefault="00033DC3">
                            <w:pPr>
                              <w:rPr>
                                <w:rFonts w:ascii="Comic Sans MS" w:hAnsi="Comic Sans MS"/>
                              </w:rPr>
                            </w:pPr>
                          </w:p>
                          <w:p w14:paraId="553B1933" w14:textId="77777777" w:rsidR="00033DC3" w:rsidRPr="00033DC3" w:rsidRDefault="00033DC3">
                            <w:pPr>
                              <w:rPr>
                                <w:rFonts w:ascii="Comic Sans MS" w:hAnsi="Comic Sans MS"/>
                              </w:rPr>
                            </w:pPr>
                            <w:r>
                              <w:rPr>
                                <w:rFonts w:ascii="Comic Sans MS" w:hAnsi="Comic Sans MS"/>
                              </w:rPr>
                              <w:t xml:space="preserve">Gymnastics       Breakfast Club 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83120E" id="Text Box 4" o:spid="_x0000_s1027" type="#_x0000_t202" style="position:absolute;left:0;text-align:left;margin-left:521.3pt;margin-top:205.15pt;width:228.45pt;height:122.55pt;z-index:2516613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" fillcolor="white [3201]" stroked="f" strokeweight=".5pt">
                <v:textbox>
                  <w:txbxContent>
                    <w:p w14:paraId="49A7FE60" w14:textId="77777777" w:rsidR="00033DC3" w:rsidRDefault="00033DC3">
                      <w:pPr>
                        <w:rPr>
                          <w:rFonts w:ascii="Comic Sans MS" w:hAnsi="Comic Sans MS"/>
                        </w:rPr>
                      </w:pPr>
                      <w:r>
                        <w:rPr>
                          <w:rFonts w:ascii="Comic Sans MS" w:hAnsi="Comic Sans MS"/>
                        </w:rPr>
                        <w:t>Are you part of any of these clubs?</w:t>
                      </w:r>
                    </w:p>
                    <w:p w14:paraId="4CD68FD3" w14:textId="77777777" w:rsidR="00033DC3" w:rsidRDefault="00033DC3">
                      <w:pPr>
                        <w:rPr>
                          <w:rFonts w:ascii="Comic Sans MS" w:hAnsi="Comic Sans MS"/>
                        </w:rPr>
                      </w:pPr>
                    </w:p>
                    <w:p w14:paraId="5E588185" w14:textId="77777777" w:rsidR="00033DC3" w:rsidRDefault="00033DC3">
                      <w:pPr>
                        <w:rPr>
                          <w:rFonts w:ascii="Comic Sans MS" w:hAnsi="Comic Sans MS"/>
                        </w:rPr>
                      </w:pPr>
                      <w:r>
                        <w:rPr>
                          <w:rFonts w:ascii="Comic Sans MS" w:hAnsi="Comic Sans MS"/>
                        </w:rPr>
                        <w:t>Rainbows       Church        Swimming</w:t>
                      </w:r>
                    </w:p>
                    <w:p w14:paraId="046DAC6D" w14:textId="77777777" w:rsidR="00033DC3" w:rsidRDefault="00033DC3">
                      <w:pPr>
                        <w:rPr>
                          <w:rFonts w:ascii="Comic Sans MS" w:hAnsi="Comic Sans MS"/>
                        </w:rPr>
                      </w:pPr>
                    </w:p>
                    <w:p w14:paraId="7E7C94A8" w14:textId="77777777" w:rsidR="00033DC3" w:rsidRDefault="00033DC3">
                      <w:pPr>
                        <w:rPr>
                          <w:rFonts w:ascii="Comic Sans MS" w:hAnsi="Comic Sans MS"/>
                        </w:rPr>
                      </w:pPr>
                      <w:r>
                        <w:rPr>
                          <w:rFonts w:ascii="Comic Sans MS" w:hAnsi="Comic Sans MS"/>
                        </w:rPr>
                        <w:t>Dance          Football         Cubs</w:t>
                      </w:r>
                    </w:p>
                    <w:p w14:paraId="0C5FE0AE" w14:textId="77777777" w:rsidR="00033DC3" w:rsidRDefault="00033DC3">
                      <w:pPr>
                        <w:rPr>
                          <w:rFonts w:ascii="Comic Sans MS" w:hAnsi="Comic Sans MS"/>
                        </w:rPr>
                      </w:pPr>
                    </w:p>
                    <w:p w14:paraId="553B1933" w14:textId="77777777" w:rsidR="00033DC3" w:rsidRPr="00033DC3" w:rsidRDefault="00033DC3">
                      <w:pPr>
                        <w:rPr>
                          <w:rFonts w:ascii="Comic Sans MS" w:hAnsi="Comic Sans MS"/>
                        </w:rPr>
                      </w:pPr>
                      <w:r>
                        <w:rPr>
                          <w:rFonts w:ascii="Comic Sans MS" w:hAnsi="Comic Sans MS"/>
                        </w:rPr>
                        <w:t xml:space="preserve">Gymnastics       Breakfast Club   </w:t>
                      </w:r>
                    </w:p>
                  </w:txbxContent>
                </v:textbox>
              </v:shape>
            </w:pict>
          </mc:Fallback>
        </mc:AlternateContent>
      </w:r>
    </w:p>
    <w:sectPr w:rsidR="008A5D39" w:rsidRPr="009B0413" w:rsidSect="00033DC3">
      <w:headerReference w:type="default" r:id="rId7"/>
      <w:footerReference w:type="default" r:id="rId8"/>
      <w:pgSz w:w="16820" w:h="11900" w:orient="landscape"/>
      <w:pgMar w:top="1440" w:right="1440" w:bottom="1440" w:left="1440" w:header="720" w:footer="720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79991A3" w14:textId="77777777" w:rsidR="00033DC3" w:rsidRDefault="00033DC3" w:rsidP="00466AF9">
      <w:r>
        <w:separator/>
      </w:r>
    </w:p>
  </w:endnote>
  <w:endnote w:type="continuationSeparator" w:id="0">
    <w:p w14:paraId="7E6EAEB7" w14:textId="77777777" w:rsidR="00033DC3" w:rsidRDefault="00033DC3" w:rsidP="00466AF9">
      <w:r>
        <w:continuationSeparator/>
      </w:r>
    </w:p>
  </w:endnote>
  <w:endnote w:type="continuationNotice" w:id="1">
    <w:p w14:paraId="447A797F" w14:textId="77777777" w:rsidR="00033DC3" w:rsidRDefault="00033DC3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2AFF" w:usb1="C000ACFF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3" w:usb1="10000000" w:usb2="00000000" w:usb3="00000000" w:csb0="80000001" w:csb1="00000000"/>
  </w:font>
  <w:font w:name="Segoe UI">
    <w:altName w:val="Sylfaen"/>
    <w:panose1 w:val="020B0604020202020204"/>
    <w:charset w:val="00"/>
    <w:family w:val="swiss"/>
    <w:pitch w:val="variable"/>
    <w:sig w:usb0="E10022FF" w:usb1="C000E47F" w:usb2="00000029" w:usb3="00000000" w:csb0="000001D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7567730" w14:textId="77777777" w:rsidR="00466AF9" w:rsidRDefault="00033DC3">
    <w:pPr>
      <w:pStyle w:val="Footer"/>
    </w:pPr>
    <w:r>
      <w:rPr>
        <w:noProof/>
        <w:lang w:eastAsia="en-GB"/>
      </w:rPr>
      <w:drawing>
        <wp:anchor distT="0" distB="0" distL="114300" distR="114300" simplePos="0" relativeHeight="251658243" behindDoc="1" locked="0" layoutInCell="1" allowOverlap="1" wp14:anchorId="3D114DAE" wp14:editId="5BDDE7D9">
          <wp:simplePos x="0" y="0"/>
          <wp:positionH relativeFrom="column">
            <wp:posOffset>3675380</wp:posOffset>
          </wp:positionH>
          <wp:positionV relativeFrom="paragraph">
            <wp:posOffset>-190500</wp:posOffset>
          </wp:positionV>
          <wp:extent cx="1665605" cy="744855"/>
          <wp:effectExtent l="0" t="0" r="0" b="4445"/>
          <wp:wrapTight wrapText="bothSides">
            <wp:wrapPolygon edited="0">
              <wp:start x="0" y="0"/>
              <wp:lineTo x="0" y="21361"/>
              <wp:lineTo x="21411" y="21361"/>
              <wp:lineTo x="21411" y="0"/>
              <wp:lineTo x="0" y="0"/>
            </wp:wrapPolygon>
          </wp:wrapTight>
          <wp:docPr id="5" name="Picture 5" descr="Image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Picture 5" descr="Image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21000" b="30000"/>
                  <a:stretch/>
                </pic:blipFill>
                <pic:spPr bwMode="auto">
                  <a:xfrm>
                    <a:off x="0" y="0"/>
                    <a:ext cx="1665605" cy="74485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en-GB"/>
      </w:rPr>
      <w:drawing>
        <wp:anchor distT="0" distB="0" distL="114300" distR="114300" simplePos="0" relativeHeight="251658241" behindDoc="1" locked="0" layoutInCell="1" allowOverlap="1" wp14:anchorId="051B66CD" wp14:editId="07436B0B">
          <wp:simplePos x="0" y="0"/>
          <wp:positionH relativeFrom="column">
            <wp:posOffset>7548587</wp:posOffset>
          </wp:positionH>
          <wp:positionV relativeFrom="paragraph">
            <wp:posOffset>-155233</wp:posOffset>
          </wp:positionV>
          <wp:extent cx="1772285" cy="551815"/>
          <wp:effectExtent l="0" t="0" r="5715" b="0"/>
          <wp:wrapTight wrapText="bothSides">
            <wp:wrapPolygon edited="0">
              <wp:start x="0" y="0"/>
              <wp:lineTo x="0" y="20879"/>
              <wp:lineTo x="21515" y="20879"/>
              <wp:lineTo x="21515" y="0"/>
              <wp:lineTo x="0" y="0"/>
            </wp:wrapPolygon>
          </wp:wrapTight>
          <wp:docPr id="8" name="Picture 8" descr="A close up of a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1772285" cy="55181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444E53">
      <w:rPr>
        <w:noProof/>
        <w:lang w:eastAsia="en-GB"/>
      </w:rPr>
      <w:drawing>
        <wp:anchor distT="0" distB="0" distL="114300" distR="114300" simplePos="0" relativeHeight="251658242" behindDoc="1" locked="0" layoutInCell="1" allowOverlap="1" wp14:anchorId="6B144F4A" wp14:editId="0532B376">
          <wp:simplePos x="0" y="0"/>
          <wp:positionH relativeFrom="column">
            <wp:posOffset>-553437</wp:posOffset>
          </wp:positionH>
          <wp:positionV relativeFrom="paragraph">
            <wp:posOffset>-73237</wp:posOffset>
          </wp:positionV>
          <wp:extent cx="1873885" cy="473075"/>
          <wp:effectExtent l="0" t="0" r="5715" b="0"/>
          <wp:wrapTight wrapText="bothSides">
            <wp:wrapPolygon edited="0">
              <wp:start x="0" y="0"/>
              <wp:lineTo x="0" y="20875"/>
              <wp:lineTo x="21519" y="20875"/>
              <wp:lineTo x="21519" y="0"/>
              <wp:lineTo x="0" y="0"/>
            </wp:wrapPolygon>
          </wp:wrapTight>
          <wp:docPr id="7" name="Pictur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3"/>
                  <a:stretch>
                    <a:fillRect/>
                  </a:stretch>
                </pic:blipFill>
                <pic:spPr>
                  <a:xfrm>
                    <a:off x="0" y="0"/>
                    <a:ext cx="1873885" cy="47307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A0FF8BC" w14:textId="77777777" w:rsidR="00033DC3" w:rsidRDefault="00033DC3" w:rsidP="00466AF9">
      <w:r>
        <w:separator/>
      </w:r>
    </w:p>
  </w:footnote>
  <w:footnote w:type="continuationSeparator" w:id="0">
    <w:p w14:paraId="3B4216A6" w14:textId="77777777" w:rsidR="00033DC3" w:rsidRDefault="00033DC3" w:rsidP="00466AF9">
      <w:r>
        <w:continuationSeparator/>
      </w:r>
    </w:p>
  </w:footnote>
  <w:footnote w:type="continuationNotice" w:id="1">
    <w:p w14:paraId="4B0BA60E" w14:textId="77777777" w:rsidR="00033DC3" w:rsidRDefault="00033DC3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7438B26" w14:textId="77777777" w:rsidR="00466AF9" w:rsidRDefault="00466AF9">
    <w:pPr>
      <w:pStyle w:val="Header"/>
    </w:pPr>
    <w:r>
      <w:rPr>
        <w:noProof/>
        <w:lang w:eastAsia="en-GB"/>
      </w:rPr>
      <w:drawing>
        <wp:anchor distT="0" distB="0" distL="114300" distR="114300" simplePos="0" relativeHeight="251658240" behindDoc="1" locked="0" layoutInCell="1" allowOverlap="1" wp14:anchorId="11FCF30B" wp14:editId="3004A3EB">
          <wp:simplePos x="0" y="0"/>
          <wp:positionH relativeFrom="column">
            <wp:posOffset>4029026</wp:posOffset>
          </wp:positionH>
          <wp:positionV relativeFrom="paragraph">
            <wp:posOffset>-417195</wp:posOffset>
          </wp:positionV>
          <wp:extent cx="801511" cy="801511"/>
          <wp:effectExtent l="0" t="0" r="0" b="0"/>
          <wp:wrapNone/>
          <wp:docPr id="3" name="Picture 3" descr="A close up of a sign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01511" cy="80151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0992BE8"/>
    <w:multiLevelType w:val="hybridMultilevel"/>
    <w:tmpl w:val="0290B81C"/>
    <w:lvl w:ilvl="0" w:tplc="F42607BC">
      <w:start w:val="1"/>
      <w:numFmt w:val="decimal"/>
      <w:lvlText w:val="%1."/>
      <w:lvlJc w:val="left"/>
      <w:pPr>
        <w:ind w:left="1222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942" w:hanging="360"/>
      </w:pPr>
    </w:lvl>
    <w:lvl w:ilvl="2" w:tplc="0809001B" w:tentative="1">
      <w:start w:val="1"/>
      <w:numFmt w:val="lowerRoman"/>
      <w:lvlText w:val="%3."/>
      <w:lvlJc w:val="right"/>
      <w:pPr>
        <w:ind w:left="2662" w:hanging="180"/>
      </w:pPr>
    </w:lvl>
    <w:lvl w:ilvl="3" w:tplc="0809000F" w:tentative="1">
      <w:start w:val="1"/>
      <w:numFmt w:val="decimal"/>
      <w:lvlText w:val="%4."/>
      <w:lvlJc w:val="left"/>
      <w:pPr>
        <w:ind w:left="3382" w:hanging="360"/>
      </w:pPr>
    </w:lvl>
    <w:lvl w:ilvl="4" w:tplc="08090019" w:tentative="1">
      <w:start w:val="1"/>
      <w:numFmt w:val="lowerLetter"/>
      <w:lvlText w:val="%5."/>
      <w:lvlJc w:val="left"/>
      <w:pPr>
        <w:ind w:left="4102" w:hanging="360"/>
      </w:pPr>
    </w:lvl>
    <w:lvl w:ilvl="5" w:tplc="0809001B" w:tentative="1">
      <w:start w:val="1"/>
      <w:numFmt w:val="lowerRoman"/>
      <w:lvlText w:val="%6."/>
      <w:lvlJc w:val="right"/>
      <w:pPr>
        <w:ind w:left="4822" w:hanging="180"/>
      </w:pPr>
    </w:lvl>
    <w:lvl w:ilvl="6" w:tplc="0809000F" w:tentative="1">
      <w:start w:val="1"/>
      <w:numFmt w:val="decimal"/>
      <w:lvlText w:val="%7."/>
      <w:lvlJc w:val="left"/>
      <w:pPr>
        <w:ind w:left="5542" w:hanging="360"/>
      </w:pPr>
    </w:lvl>
    <w:lvl w:ilvl="7" w:tplc="08090019" w:tentative="1">
      <w:start w:val="1"/>
      <w:numFmt w:val="lowerLetter"/>
      <w:lvlText w:val="%8."/>
      <w:lvlJc w:val="left"/>
      <w:pPr>
        <w:ind w:left="6262" w:hanging="360"/>
      </w:pPr>
    </w:lvl>
    <w:lvl w:ilvl="8" w:tplc="0809001B" w:tentative="1">
      <w:start w:val="1"/>
      <w:numFmt w:val="lowerRoman"/>
      <w:lvlText w:val="%9."/>
      <w:lvlJc w:val="right"/>
      <w:pPr>
        <w:ind w:left="6982" w:hanging="180"/>
      </w:pPr>
    </w:lvl>
  </w:abstractNum>
  <w:abstractNum w:abstractNumId="1" w15:restartNumberingAfterBreak="0">
    <w:nsid w:val="27412CF6"/>
    <w:multiLevelType w:val="hybridMultilevel"/>
    <w:tmpl w:val="E618A8F8"/>
    <w:lvl w:ilvl="0" w:tplc="054C8976">
      <w:start w:val="1"/>
      <w:numFmt w:val="bullet"/>
      <w:lvlText w:val=""/>
      <w:lvlJc w:val="left"/>
      <w:pPr>
        <w:ind w:left="502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9582B01"/>
    <w:multiLevelType w:val="hybridMultilevel"/>
    <w:tmpl w:val="ED4E88DE"/>
    <w:lvl w:ilvl="0" w:tplc="C4544300">
      <w:start w:val="1"/>
      <w:numFmt w:val="decimal"/>
      <w:lvlText w:val="%1."/>
      <w:lvlJc w:val="left"/>
      <w:pPr>
        <w:ind w:left="862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582" w:hanging="360"/>
      </w:pPr>
    </w:lvl>
    <w:lvl w:ilvl="2" w:tplc="0809001B" w:tentative="1">
      <w:start w:val="1"/>
      <w:numFmt w:val="lowerRoman"/>
      <w:lvlText w:val="%3."/>
      <w:lvlJc w:val="right"/>
      <w:pPr>
        <w:ind w:left="2302" w:hanging="180"/>
      </w:pPr>
    </w:lvl>
    <w:lvl w:ilvl="3" w:tplc="0809000F" w:tentative="1">
      <w:start w:val="1"/>
      <w:numFmt w:val="decimal"/>
      <w:lvlText w:val="%4."/>
      <w:lvlJc w:val="left"/>
      <w:pPr>
        <w:ind w:left="3022" w:hanging="360"/>
      </w:pPr>
    </w:lvl>
    <w:lvl w:ilvl="4" w:tplc="08090019" w:tentative="1">
      <w:start w:val="1"/>
      <w:numFmt w:val="lowerLetter"/>
      <w:lvlText w:val="%5."/>
      <w:lvlJc w:val="left"/>
      <w:pPr>
        <w:ind w:left="3742" w:hanging="360"/>
      </w:pPr>
    </w:lvl>
    <w:lvl w:ilvl="5" w:tplc="0809001B" w:tentative="1">
      <w:start w:val="1"/>
      <w:numFmt w:val="lowerRoman"/>
      <w:lvlText w:val="%6."/>
      <w:lvlJc w:val="right"/>
      <w:pPr>
        <w:ind w:left="4462" w:hanging="180"/>
      </w:pPr>
    </w:lvl>
    <w:lvl w:ilvl="6" w:tplc="0809000F" w:tentative="1">
      <w:start w:val="1"/>
      <w:numFmt w:val="decimal"/>
      <w:lvlText w:val="%7."/>
      <w:lvlJc w:val="left"/>
      <w:pPr>
        <w:ind w:left="5182" w:hanging="360"/>
      </w:pPr>
    </w:lvl>
    <w:lvl w:ilvl="7" w:tplc="08090019" w:tentative="1">
      <w:start w:val="1"/>
      <w:numFmt w:val="lowerLetter"/>
      <w:lvlText w:val="%8."/>
      <w:lvlJc w:val="left"/>
      <w:pPr>
        <w:ind w:left="5902" w:hanging="360"/>
      </w:pPr>
    </w:lvl>
    <w:lvl w:ilvl="8" w:tplc="0809001B" w:tentative="1">
      <w:start w:val="1"/>
      <w:numFmt w:val="lowerRoman"/>
      <w:lvlText w:val="%9."/>
      <w:lvlJc w:val="right"/>
      <w:pPr>
        <w:ind w:left="6622" w:hanging="18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45"/>
  <w:proofState w:spelling="clean" w:grammar="clean"/>
  <w:attachedTemplate r:id="rId1"/>
  <w:defaultTabStop w:val="720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33DC3"/>
    <w:rsid w:val="00004B10"/>
    <w:rsid w:val="00020891"/>
    <w:rsid w:val="00020BE2"/>
    <w:rsid w:val="000239F3"/>
    <w:rsid w:val="0002705F"/>
    <w:rsid w:val="00030AFC"/>
    <w:rsid w:val="00032517"/>
    <w:rsid w:val="00033DC3"/>
    <w:rsid w:val="00062385"/>
    <w:rsid w:val="00062EDE"/>
    <w:rsid w:val="00065047"/>
    <w:rsid w:val="00067C85"/>
    <w:rsid w:val="00082788"/>
    <w:rsid w:val="00087074"/>
    <w:rsid w:val="00090CCB"/>
    <w:rsid w:val="0009295D"/>
    <w:rsid w:val="00093213"/>
    <w:rsid w:val="000B5644"/>
    <w:rsid w:val="000B6FDA"/>
    <w:rsid w:val="000D5830"/>
    <w:rsid w:val="000E2E2E"/>
    <w:rsid w:val="000E7010"/>
    <w:rsid w:val="000F272D"/>
    <w:rsid w:val="000F6847"/>
    <w:rsid w:val="00103959"/>
    <w:rsid w:val="0011240C"/>
    <w:rsid w:val="001174B2"/>
    <w:rsid w:val="00126524"/>
    <w:rsid w:val="00133792"/>
    <w:rsid w:val="001A2AFC"/>
    <w:rsid w:val="001A4FA1"/>
    <w:rsid w:val="001A75A1"/>
    <w:rsid w:val="001B5443"/>
    <w:rsid w:val="00216691"/>
    <w:rsid w:val="00224B11"/>
    <w:rsid w:val="002315A8"/>
    <w:rsid w:val="002370B8"/>
    <w:rsid w:val="0024074C"/>
    <w:rsid w:val="00247306"/>
    <w:rsid w:val="0025543C"/>
    <w:rsid w:val="002567BB"/>
    <w:rsid w:val="00261438"/>
    <w:rsid w:val="0026613A"/>
    <w:rsid w:val="00282D62"/>
    <w:rsid w:val="00286B8F"/>
    <w:rsid w:val="002A54A8"/>
    <w:rsid w:val="002C6A20"/>
    <w:rsid w:val="002C701E"/>
    <w:rsid w:val="002D55EA"/>
    <w:rsid w:val="002E6F07"/>
    <w:rsid w:val="002F084B"/>
    <w:rsid w:val="002F1256"/>
    <w:rsid w:val="002F6BC1"/>
    <w:rsid w:val="00307CDE"/>
    <w:rsid w:val="00325E5C"/>
    <w:rsid w:val="003269C6"/>
    <w:rsid w:val="0033094A"/>
    <w:rsid w:val="003327EB"/>
    <w:rsid w:val="003439BD"/>
    <w:rsid w:val="003536E1"/>
    <w:rsid w:val="00357AA5"/>
    <w:rsid w:val="00361B4C"/>
    <w:rsid w:val="00363A80"/>
    <w:rsid w:val="003726B4"/>
    <w:rsid w:val="00387B3E"/>
    <w:rsid w:val="003A75B2"/>
    <w:rsid w:val="003B37C1"/>
    <w:rsid w:val="003B4555"/>
    <w:rsid w:val="003B61C3"/>
    <w:rsid w:val="003B64DF"/>
    <w:rsid w:val="003C2E47"/>
    <w:rsid w:val="003C5E71"/>
    <w:rsid w:val="003D3842"/>
    <w:rsid w:val="003D7CD1"/>
    <w:rsid w:val="0040225B"/>
    <w:rsid w:val="0040590D"/>
    <w:rsid w:val="004105B1"/>
    <w:rsid w:val="0042613E"/>
    <w:rsid w:val="00435446"/>
    <w:rsid w:val="00444E53"/>
    <w:rsid w:val="00445932"/>
    <w:rsid w:val="00452B9E"/>
    <w:rsid w:val="00455AAE"/>
    <w:rsid w:val="00460438"/>
    <w:rsid w:val="00466AF9"/>
    <w:rsid w:val="00481C22"/>
    <w:rsid w:val="00497CB4"/>
    <w:rsid w:val="004A6C5D"/>
    <w:rsid w:val="004B5B0A"/>
    <w:rsid w:val="004C51EE"/>
    <w:rsid w:val="004D379B"/>
    <w:rsid w:val="004E1433"/>
    <w:rsid w:val="004E18A8"/>
    <w:rsid w:val="004E250D"/>
    <w:rsid w:val="005017C3"/>
    <w:rsid w:val="00506B15"/>
    <w:rsid w:val="00507CB0"/>
    <w:rsid w:val="0051430A"/>
    <w:rsid w:val="00521554"/>
    <w:rsid w:val="005313E3"/>
    <w:rsid w:val="00532039"/>
    <w:rsid w:val="0053486E"/>
    <w:rsid w:val="00565E96"/>
    <w:rsid w:val="005678DB"/>
    <w:rsid w:val="00580CBE"/>
    <w:rsid w:val="005917DB"/>
    <w:rsid w:val="00592386"/>
    <w:rsid w:val="00592A8A"/>
    <w:rsid w:val="005A1CF2"/>
    <w:rsid w:val="005A2611"/>
    <w:rsid w:val="005A55FE"/>
    <w:rsid w:val="005B79E3"/>
    <w:rsid w:val="005D4307"/>
    <w:rsid w:val="005E08E6"/>
    <w:rsid w:val="005E1D2A"/>
    <w:rsid w:val="006003BD"/>
    <w:rsid w:val="00600A1A"/>
    <w:rsid w:val="00602F1D"/>
    <w:rsid w:val="00603766"/>
    <w:rsid w:val="006048A7"/>
    <w:rsid w:val="00605EB4"/>
    <w:rsid w:val="006116A1"/>
    <w:rsid w:val="0062478A"/>
    <w:rsid w:val="0062645F"/>
    <w:rsid w:val="006300E1"/>
    <w:rsid w:val="0063012E"/>
    <w:rsid w:val="00631142"/>
    <w:rsid w:val="00633F32"/>
    <w:rsid w:val="00643815"/>
    <w:rsid w:val="006442B3"/>
    <w:rsid w:val="0066658D"/>
    <w:rsid w:val="006B089D"/>
    <w:rsid w:val="006B583E"/>
    <w:rsid w:val="006B6ACE"/>
    <w:rsid w:val="006C4C17"/>
    <w:rsid w:val="006D2215"/>
    <w:rsid w:val="006E26BC"/>
    <w:rsid w:val="006F1391"/>
    <w:rsid w:val="007076BA"/>
    <w:rsid w:val="00710247"/>
    <w:rsid w:val="007225B0"/>
    <w:rsid w:val="0073258E"/>
    <w:rsid w:val="0073669D"/>
    <w:rsid w:val="00754241"/>
    <w:rsid w:val="00754812"/>
    <w:rsid w:val="00755474"/>
    <w:rsid w:val="0076093D"/>
    <w:rsid w:val="00760C54"/>
    <w:rsid w:val="007824D2"/>
    <w:rsid w:val="007868C2"/>
    <w:rsid w:val="007A69F7"/>
    <w:rsid w:val="007C095C"/>
    <w:rsid w:val="007C5B11"/>
    <w:rsid w:val="007C6AB8"/>
    <w:rsid w:val="007D6F21"/>
    <w:rsid w:val="007F3B12"/>
    <w:rsid w:val="00802621"/>
    <w:rsid w:val="0080479D"/>
    <w:rsid w:val="00810F96"/>
    <w:rsid w:val="00817E41"/>
    <w:rsid w:val="0084267B"/>
    <w:rsid w:val="00843DFD"/>
    <w:rsid w:val="008453E6"/>
    <w:rsid w:val="00846C07"/>
    <w:rsid w:val="00862CE5"/>
    <w:rsid w:val="00864207"/>
    <w:rsid w:val="00870A6D"/>
    <w:rsid w:val="008722F2"/>
    <w:rsid w:val="00880DE2"/>
    <w:rsid w:val="008A3D19"/>
    <w:rsid w:val="008A5D39"/>
    <w:rsid w:val="008A75EA"/>
    <w:rsid w:val="008B0D37"/>
    <w:rsid w:val="008B606F"/>
    <w:rsid w:val="008B6F83"/>
    <w:rsid w:val="008C284D"/>
    <w:rsid w:val="008C5559"/>
    <w:rsid w:val="008E26BC"/>
    <w:rsid w:val="00901DEF"/>
    <w:rsid w:val="00907D50"/>
    <w:rsid w:val="00921B69"/>
    <w:rsid w:val="00924A55"/>
    <w:rsid w:val="00946D8F"/>
    <w:rsid w:val="009473B4"/>
    <w:rsid w:val="009515DF"/>
    <w:rsid w:val="00973926"/>
    <w:rsid w:val="00973DF3"/>
    <w:rsid w:val="009806C1"/>
    <w:rsid w:val="00980ACC"/>
    <w:rsid w:val="00985958"/>
    <w:rsid w:val="009A4C8E"/>
    <w:rsid w:val="009B0413"/>
    <w:rsid w:val="009B39FC"/>
    <w:rsid w:val="009C2AE8"/>
    <w:rsid w:val="009D7EB9"/>
    <w:rsid w:val="009E3A81"/>
    <w:rsid w:val="009E3ED9"/>
    <w:rsid w:val="009E5134"/>
    <w:rsid w:val="009E6D87"/>
    <w:rsid w:val="00A064BB"/>
    <w:rsid w:val="00A12A4D"/>
    <w:rsid w:val="00A17489"/>
    <w:rsid w:val="00A30118"/>
    <w:rsid w:val="00A40ACC"/>
    <w:rsid w:val="00A56E61"/>
    <w:rsid w:val="00A747A1"/>
    <w:rsid w:val="00A766D2"/>
    <w:rsid w:val="00A87A69"/>
    <w:rsid w:val="00A939F3"/>
    <w:rsid w:val="00A94BCB"/>
    <w:rsid w:val="00AA0816"/>
    <w:rsid w:val="00AA1947"/>
    <w:rsid w:val="00AA3AD1"/>
    <w:rsid w:val="00AB595E"/>
    <w:rsid w:val="00AC6B1C"/>
    <w:rsid w:val="00AD5E2B"/>
    <w:rsid w:val="00AD7306"/>
    <w:rsid w:val="00AE2C52"/>
    <w:rsid w:val="00AF667E"/>
    <w:rsid w:val="00AF7747"/>
    <w:rsid w:val="00B06047"/>
    <w:rsid w:val="00B11397"/>
    <w:rsid w:val="00B22248"/>
    <w:rsid w:val="00B2742B"/>
    <w:rsid w:val="00B32010"/>
    <w:rsid w:val="00B36374"/>
    <w:rsid w:val="00B37D83"/>
    <w:rsid w:val="00B45793"/>
    <w:rsid w:val="00B54100"/>
    <w:rsid w:val="00B65FC1"/>
    <w:rsid w:val="00B719F1"/>
    <w:rsid w:val="00B76D8C"/>
    <w:rsid w:val="00B87368"/>
    <w:rsid w:val="00B87BDE"/>
    <w:rsid w:val="00B96E3D"/>
    <w:rsid w:val="00BA1708"/>
    <w:rsid w:val="00BB184E"/>
    <w:rsid w:val="00BC73FC"/>
    <w:rsid w:val="00BD29B9"/>
    <w:rsid w:val="00BD378C"/>
    <w:rsid w:val="00C03F2A"/>
    <w:rsid w:val="00C149A2"/>
    <w:rsid w:val="00C20455"/>
    <w:rsid w:val="00C21E75"/>
    <w:rsid w:val="00C27991"/>
    <w:rsid w:val="00C358CA"/>
    <w:rsid w:val="00C41EF4"/>
    <w:rsid w:val="00C6319E"/>
    <w:rsid w:val="00C73CEF"/>
    <w:rsid w:val="00C86E28"/>
    <w:rsid w:val="00CA0708"/>
    <w:rsid w:val="00CA5033"/>
    <w:rsid w:val="00CB0D71"/>
    <w:rsid w:val="00CC05A4"/>
    <w:rsid w:val="00CC3792"/>
    <w:rsid w:val="00CD44ED"/>
    <w:rsid w:val="00CF4129"/>
    <w:rsid w:val="00D0778F"/>
    <w:rsid w:val="00D11943"/>
    <w:rsid w:val="00D13883"/>
    <w:rsid w:val="00D14E4C"/>
    <w:rsid w:val="00D22E3A"/>
    <w:rsid w:val="00D24D49"/>
    <w:rsid w:val="00D2694C"/>
    <w:rsid w:val="00D44424"/>
    <w:rsid w:val="00D544E4"/>
    <w:rsid w:val="00D65F09"/>
    <w:rsid w:val="00D757C9"/>
    <w:rsid w:val="00D757EC"/>
    <w:rsid w:val="00D86F78"/>
    <w:rsid w:val="00DA5E86"/>
    <w:rsid w:val="00DA72A0"/>
    <w:rsid w:val="00DB283D"/>
    <w:rsid w:val="00DB2DCB"/>
    <w:rsid w:val="00DD3C67"/>
    <w:rsid w:val="00DD7A89"/>
    <w:rsid w:val="00DE0428"/>
    <w:rsid w:val="00DE510E"/>
    <w:rsid w:val="00DF365C"/>
    <w:rsid w:val="00DF7DE4"/>
    <w:rsid w:val="00E11DB1"/>
    <w:rsid w:val="00E15489"/>
    <w:rsid w:val="00E26DF9"/>
    <w:rsid w:val="00E35655"/>
    <w:rsid w:val="00E42A05"/>
    <w:rsid w:val="00E53E48"/>
    <w:rsid w:val="00E546F6"/>
    <w:rsid w:val="00E577C5"/>
    <w:rsid w:val="00E64E20"/>
    <w:rsid w:val="00EA6AA2"/>
    <w:rsid w:val="00EB0D81"/>
    <w:rsid w:val="00EB15CD"/>
    <w:rsid w:val="00EB3E7B"/>
    <w:rsid w:val="00EC0FBE"/>
    <w:rsid w:val="00EC7157"/>
    <w:rsid w:val="00EE5735"/>
    <w:rsid w:val="00EF21C1"/>
    <w:rsid w:val="00EF61A8"/>
    <w:rsid w:val="00F05966"/>
    <w:rsid w:val="00F10F46"/>
    <w:rsid w:val="00F1767C"/>
    <w:rsid w:val="00F3640D"/>
    <w:rsid w:val="00F36870"/>
    <w:rsid w:val="00F71647"/>
    <w:rsid w:val="00F72B01"/>
    <w:rsid w:val="00F75901"/>
    <w:rsid w:val="00F75C41"/>
    <w:rsid w:val="00F83718"/>
    <w:rsid w:val="00F84E98"/>
    <w:rsid w:val="00F92FE2"/>
    <w:rsid w:val="00FC7448"/>
    <w:rsid w:val="00FD1B57"/>
    <w:rsid w:val="00FE1F09"/>
    <w:rsid w:val="00FE52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06E2AAF"/>
  <w14:defaultImageDpi w14:val="32767"/>
  <w15:chartTrackingRefBased/>
  <w15:docId w15:val="{C8291661-2762-BE4D-8D5B-7423D6781B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C5559"/>
    <w:rPr>
      <w:rFonts w:ascii="Times New Roman" w:eastAsia="Times New Roman" w:hAnsi="Times New Roman" w:cs="Times New Roman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466AF9"/>
    <w:pPr>
      <w:tabs>
        <w:tab w:val="center" w:pos="4513"/>
        <w:tab w:val="right" w:pos="9026"/>
      </w:tabs>
    </w:pPr>
    <w:rPr>
      <w:rFonts w:asciiTheme="minorHAnsi" w:eastAsiaTheme="minorHAnsi" w:hAnsiTheme="minorHAnsi" w:cstheme="minorBidi"/>
      <w:lang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466AF9"/>
  </w:style>
  <w:style w:type="paragraph" w:styleId="Footer">
    <w:name w:val="footer"/>
    <w:basedOn w:val="Normal"/>
    <w:link w:val="FooterChar"/>
    <w:uiPriority w:val="99"/>
    <w:unhideWhenUsed/>
    <w:rsid w:val="00466AF9"/>
    <w:pPr>
      <w:tabs>
        <w:tab w:val="center" w:pos="4513"/>
        <w:tab w:val="right" w:pos="9026"/>
      </w:tabs>
    </w:pPr>
    <w:rPr>
      <w:rFonts w:asciiTheme="minorHAnsi" w:eastAsiaTheme="minorHAnsi" w:hAnsiTheme="minorHAnsi" w:cstheme="minorBidi"/>
      <w:lang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466AF9"/>
  </w:style>
  <w:style w:type="table" w:styleId="TableGrid">
    <w:name w:val="Table Grid"/>
    <w:basedOn w:val="TableNormal"/>
    <w:uiPriority w:val="39"/>
    <w:rsid w:val="009E51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9E5134"/>
    <w:pPr>
      <w:ind w:left="720"/>
      <w:contextualSpacing/>
    </w:pPr>
    <w:rPr>
      <w:rFonts w:asciiTheme="minorHAnsi" w:eastAsiaTheme="minorHAnsi" w:hAnsiTheme="minorHAnsi" w:cstheme="minorBidi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A5033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A5033"/>
    <w:rPr>
      <w:rFonts w:ascii="Segoe UI" w:hAnsi="Segoe UI" w:cs="Segoe UI"/>
      <w:sz w:val="18"/>
      <w:szCs w:val="18"/>
    </w:rPr>
  </w:style>
  <w:style w:type="character" w:styleId="Hyperlink">
    <w:name w:val="Hyperlink"/>
    <w:basedOn w:val="DefaultParagraphFont"/>
    <w:uiPriority w:val="99"/>
    <w:unhideWhenUsed/>
    <w:rsid w:val="009B39FC"/>
    <w:rPr>
      <w:color w:val="0000FF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5E08E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97478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870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359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230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773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578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191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jpeg"/><Relationship Id="rId2" Type="http://schemas.openxmlformats.org/officeDocument/2006/relationships/image" Target="media/image3.jpeg"/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/Users/bridiewhite/Library/Group%20Containers/UBF8T346G9.Office/User%20Content.localized/Templates.localized/Careers%20Hub%20Template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Careers Hub Template.dotx</Template>
  <TotalTime>9</TotalTime>
  <Pages>1</Pages>
  <Words>4</Words>
  <Characters>27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Bridie White</cp:lastModifiedBy>
  <cp:revision>1</cp:revision>
  <cp:lastPrinted>2019-07-29T10:51:00Z</cp:lastPrinted>
  <dcterms:created xsi:type="dcterms:W3CDTF">2020-04-06T11:03:00Z</dcterms:created>
  <dcterms:modified xsi:type="dcterms:W3CDTF">2020-04-06T11:12:00Z</dcterms:modified>
</cp:coreProperties>
</file>